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E5" w:rsidRPr="00A5247C" w:rsidRDefault="003810E5" w:rsidP="00285831">
      <w:pPr>
        <w:jc w:val="center"/>
        <w:rPr>
          <w:b/>
          <w:sz w:val="28"/>
          <w:szCs w:val="28"/>
        </w:rPr>
      </w:pPr>
      <w:r w:rsidRPr="00A5247C">
        <w:rPr>
          <w:b/>
          <w:sz w:val="28"/>
          <w:szCs w:val="28"/>
        </w:rPr>
        <w:t>11 октября – Международный день девочек</w:t>
      </w:r>
    </w:p>
    <w:p w:rsidR="003810E5" w:rsidRPr="00B142A6" w:rsidRDefault="003810E5" w:rsidP="00B6213C">
      <w:pPr>
        <w:spacing w:after="0"/>
        <w:ind w:firstLine="709"/>
        <w:jc w:val="both"/>
        <w:rPr>
          <w:sz w:val="28"/>
          <w:szCs w:val="28"/>
        </w:rPr>
      </w:pPr>
      <w:r w:rsidRPr="00285831">
        <w:rPr>
          <w:sz w:val="28"/>
          <w:szCs w:val="28"/>
        </w:rPr>
        <w:t xml:space="preserve">На свете есть множество самых разных праздников и памятных дней. Есть свой праздник и у юных принцесс всей планеты – это Международный день девочек. </w:t>
      </w:r>
    </w:p>
    <w:p w:rsidR="003810E5" w:rsidRPr="00796C6F" w:rsidRDefault="003810E5" w:rsidP="00FE04AC">
      <w:pPr>
        <w:spacing w:after="0"/>
        <w:ind w:firstLine="709"/>
        <w:jc w:val="both"/>
        <w:rPr>
          <w:sz w:val="28"/>
          <w:szCs w:val="28"/>
        </w:rPr>
      </w:pPr>
      <w:r w:rsidRPr="00A065D5">
        <w:rPr>
          <w:sz w:val="28"/>
          <w:szCs w:val="28"/>
        </w:rPr>
        <w:t xml:space="preserve">В Удмуртской Республике </w:t>
      </w:r>
      <w:r>
        <w:rPr>
          <w:sz w:val="28"/>
          <w:szCs w:val="28"/>
        </w:rPr>
        <w:t>на 1 января 2020</w:t>
      </w:r>
      <w:r w:rsidRPr="00A065D5">
        <w:rPr>
          <w:sz w:val="28"/>
          <w:szCs w:val="28"/>
        </w:rPr>
        <w:t xml:space="preserve"> года </w:t>
      </w:r>
      <w:r w:rsidRPr="00796C6F">
        <w:rPr>
          <w:sz w:val="28"/>
          <w:szCs w:val="28"/>
        </w:rPr>
        <w:t>проживало 166,1 тыс.</w:t>
      </w:r>
      <w:r w:rsidRPr="00A065D5">
        <w:rPr>
          <w:color w:val="FF0000"/>
          <w:sz w:val="28"/>
          <w:szCs w:val="28"/>
        </w:rPr>
        <w:t xml:space="preserve"> </w:t>
      </w:r>
      <w:r w:rsidRPr="00A065D5">
        <w:rPr>
          <w:sz w:val="28"/>
          <w:szCs w:val="28"/>
        </w:rPr>
        <w:t xml:space="preserve">девочек и девушек в возрасте до 18 лет, в том </w:t>
      </w:r>
      <w:r w:rsidRPr="00796C6F">
        <w:rPr>
          <w:sz w:val="28"/>
          <w:szCs w:val="28"/>
        </w:rPr>
        <w:t>числе 65,5 тыс. дошкольниц</w:t>
      </w:r>
      <w:r w:rsidRPr="00A065D5">
        <w:rPr>
          <w:sz w:val="28"/>
          <w:szCs w:val="28"/>
        </w:rPr>
        <w:t xml:space="preserve"> (0-6 лет) и </w:t>
      </w:r>
      <w:r>
        <w:rPr>
          <w:sz w:val="28"/>
          <w:szCs w:val="28"/>
        </w:rPr>
        <w:t xml:space="preserve">100,6 </w:t>
      </w:r>
      <w:r w:rsidRPr="00796C6F">
        <w:rPr>
          <w:sz w:val="28"/>
          <w:szCs w:val="28"/>
        </w:rPr>
        <w:t>тыс. ш</w:t>
      </w:r>
      <w:r w:rsidRPr="00A065D5">
        <w:rPr>
          <w:sz w:val="28"/>
          <w:szCs w:val="28"/>
        </w:rPr>
        <w:t xml:space="preserve">кольниц, из </w:t>
      </w:r>
      <w:r w:rsidRPr="00796C6F">
        <w:rPr>
          <w:sz w:val="28"/>
          <w:szCs w:val="28"/>
        </w:rPr>
        <w:t>которых 24,5 тыс. – девушки</w:t>
      </w:r>
      <w:r w:rsidRPr="00A065D5">
        <w:rPr>
          <w:sz w:val="28"/>
          <w:szCs w:val="28"/>
        </w:rPr>
        <w:t xml:space="preserve">-подростки (15-17 лет). Доля юных представительниц прекрасного пола (0-17 лет) в общей численности женского населения республики составила </w:t>
      </w:r>
      <w:r w:rsidRPr="00796C6F">
        <w:rPr>
          <w:sz w:val="28"/>
          <w:szCs w:val="28"/>
        </w:rPr>
        <w:t>20,5%.</w:t>
      </w:r>
    </w:p>
    <w:p w:rsidR="003810E5" w:rsidRDefault="003810E5" w:rsidP="00030C54">
      <w:pPr>
        <w:spacing w:after="0"/>
        <w:ind w:firstLine="709"/>
        <w:jc w:val="both"/>
        <w:rPr>
          <w:sz w:val="28"/>
          <w:szCs w:val="28"/>
        </w:rPr>
      </w:pPr>
      <w:r w:rsidRPr="00A065D5">
        <w:rPr>
          <w:sz w:val="28"/>
          <w:szCs w:val="28"/>
        </w:rPr>
        <w:t>Одной из проблем современного общества является проблема подростковой беременности, и, как следствие, её прерывание или рождение ребёнка. В 201</w:t>
      </w:r>
      <w:r>
        <w:rPr>
          <w:sz w:val="28"/>
          <w:szCs w:val="28"/>
        </w:rPr>
        <w:t>9</w:t>
      </w:r>
      <w:r w:rsidRPr="00A065D5">
        <w:rPr>
          <w:sz w:val="28"/>
          <w:szCs w:val="28"/>
        </w:rPr>
        <w:t xml:space="preserve"> году количество абортов у девочек до 14 лет </w:t>
      </w:r>
      <w:r w:rsidRPr="00F905DC">
        <w:rPr>
          <w:sz w:val="28"/>
          <w:szCs w:val="28"/>
        </w:rPr>
        <w:t>составило 2 случа</w:t>
      </w:r>
      <w:r>
        <w:rPr>
          <w:sz w:val="28"/>
          <w:szCs w:val="28"/>
        </w:rPr>
        <w:t>я</w:t>
      </w:r>
      <w:r w:rsidRPr="00F905DC">
        <w:rPr>
          <w:sz w:val="28"/>
          <w:szCs w:val="28"/>
        </w:rPr>
        <w:t>, с 15 до 17 лет – 55 случаев</w:t>
      </w:r>
      <w:r w:rsidRPr="00A065D5">
        <w:rPr>
          <w:sz w:val="28"/>
          <w:szCs w:val="28"/>
        </w:rPr>
        <w:t xml:space="preserve">. У молодых мам в возрасте до 18 лет </w:t>
      </w:r>
      <w:r w:rsidRPr="00F905DC">
        <w:rPr>
          <w:sz w:val="28"/>
          <w:szCs w:val="28"/>
        </w:rPr>
        <w:t>родилось 114 детей</w:t>
      </w:r>
      <w:r w:rsidRPr="00A065D5">
        <w:rPr>
          <w:sz w:val="28"/>
          <w:szCs w:val="28"/>
        </w:rPr>
        <w:t>, в том числе у 14-</w:t>
      </w:r>
      <w:r w:rsidRPr="00796C6F">
        <w:rPr>
          <w:sz w:val="28"/>
          <w:szCs w:val="28"/>
        </w:rPr>
        <w:t>летних – 1 ребёнок</w:t>
      </w:r>
      <w:r w:rsidRPr="00A065D5">
        <w:rPr>
          <w:sz w:val="28"/>
          <w:szCs w:val="28"/>
        </w:rPr>
        <w:t>, у 15-</w:t>
      </w:r>
      <w:r w:rsidRPr="00796C6F">
        <w:rPr>
          <w:sz w:val="28"/>
          <w:szCs w:val="28"/>
        </w:rPr>
        <w:t>летних – 14</w:t>
      </w:r>
      <w:r w:rsidRPr="00A065D5">
        <w:rPr>
          <w:color w:val="FF0000"/>
          <w:sz w:val="28"/>
          <w:szCs w:val="28"/>
        </w:rPr>
        <w:t xml:space="preserve"> </w:t>
      </w:r>
      <w:r w:rsidRPr="00A065D5">
        <w:rPr>
          <w:sz w:val="28"/>
          <w:szCs w:val="28"/>
        </w:rPr>
        <w:t>детей, у 16-</w:t>
      </w:r>
      <w:r w:rsidRPr="00796C6F">
        <w:rPr>
          <w:sz w:val="28"/>
          <w:szCs w:val="28"/>
        </w:rPr>
        <w:t>летних – 31 ребёнок</w:t>
      </w:r>
      <w:r w:rsidRPr="00A065D5">
        <w:rPr>
          <w:sz w:val="28"/>
          <w:szCs w:val="28"/>
        </w:rPr>
        <w:t>, у 17-</w:t>
      </w:r>
      <w:r w:rsidRPr="00796C6F">
        <w:rPr>
          <w:sz w:val="28"/>
          <w:szCs w:val="28"/>
        </w:rPr>
        <w:t>летних – 68 детей</w:t>
      </w:r>
      <w:r w:rsidRPr="00A065D5">
        <w:rPr>
          <w:sz w:val="28"/>
          <w:szCs w:val="28"/>
        </w:rPr>
        <w:t xml:space="preserve">. </w:t>
      </w:r>
      <w:r>
        <w:rPr>
          <w:sz w:val="28"/>
          <w:szCs w:val="28"/>
        </w:rPr>
        <w:t>Т</w:t>
      </w:r>
      <w:r w:rsidRPr="00A065D5">
        <w:rPr>
          <w:sz w:val="28"/>
          <w:szCs w:val="28"/>
        </w:rPr>
        <w:t xml:space="preserve">ем не менее, следует отметить позитивную динамику уменьшения числа несовершеннолетних матерей – с начала 2000-х годов этот показатель </w:t>
      </w:r>
      <w:r>
        <w:rPr>
          <w:sz w:val="28"/>
          <w:szCs w:val="28"/>
        </w:rPr>
        <w:t>сниз</w:t>
      </w:r>
      <w:r w:rsidRPr="00F905DC">
        <w:rPr>
          <w:sz w:val="28"/>
          <w:szCs w:val="28"/>
        </w:rPr>
        <w:t xml:space="preserve">ился в 3,7 раза. </w:t>
      </w:r>
    </w:p>
    <w:p w:rsidR="003810E5" w:rsidRDefault="003810E5" w:rsidP="004D0A2E">
      <w:pPr>
        <w:spacing w:after="0"/>
        <w:ind w:firstLine="708"/>
        <w:jc w:val="both"/>
        <w:rPr>
          <w:sz w:val="28"/>
          <w:szCs w:val="28"/>
          <w:lang w:eastAsia="ru-RU"/>
        </w:rPr>
      </w:pPr>
      <w:r w:rsidRPr="00285831">
        <w:rPr>
          <w:sz w:val="28"/>
          <w:szCs w:val="28"/>
        </w:rPr>
        <w:t>Цель праздничных мероприятий, проходя</w:t>
      </w:r>
      <w:r>
        <w:rPr>
          <w:sz w:val="28"/>
          <w:szCs w:val="28"/>
        </w:rPr>
        <w:t>щих</w:t>
      </w:r>
      <w:r w:rsidRPr="00285831">
        <w:rPr>
          <w:sz w:val="28"/>
          <w:szCs w:val="28"/>
        </w:rPr>
        <w:t xml:space="preserve"> ежегодно 11 октября,</w:t>
      </w:r>
      <w:r>
        <w:rPr>
          <w:sz w:val="28"/>
          <w:szCs w:val="28"/>
        </w:rPr>
        <w:t xml:space="preserve">  </w:t>
      </w:r>
      <w:r w:rsidRPr="00785FCB">
        <w:rPr>
          <w:rStyle w:val="extended-textfull"/>
          <w:sz w:val="28"/>
          <w:szCs w:val="28"/>
        </w:rPr>
        <w:t xml:space="preserve">рассказать о проблемах, с которыми сталкиваются </w:t>
      </w:r>
      <w:r w:rsidRPr="00785FCB">
        <w:rPr>
          <w:rStyle w:val="extended-textfull"/>
          <w:bCs/>
          <w:sz w:val="28"/>
          <w:szCs w:val="28"/>
        </w:rPr>
        <w:t>девочки</w:t>
      </w:r>
      <w:r w:rsidRPr="00785FCB">
        <w:rPr>
          <w:rStyle w:val="extended-textfull"/>
          <w:sz w:val="28"/>
          <w:szCs w:val="28"/>
        </w:rPr>
        <w:t xml:space="preserve"> и </w:t>
      </w:r>
      <w:r w:rsidRPr="00785FCB">
        <w:rPr>
          <w:rStyle w:val="extended-textfull"/>
          <w:bCs/>
          <w:sz w:val="28"/>
          <w:szCs w:val="28"/>
        </w:rPr>
        <w:t>девушки</w:t>
      </w:r>
      <w:r w:rsidRPr="00785FCB">
        <w:rPr>
          <w:rStyle w:val="extended-textfull"/>
          <w:sz w:val="28"/>
          <w:szCs w:val="28"/>
        </w:rPr>
        <w:t xml:space="preserve"> во всем мире, защитить будущих матерей, продолжательниц человечества.</w:t>
      </w:r>
      <w:r>
        <w:rPr>
          <w:rStyle w:val="extended-textfull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И сделать</w:t>
      </w:r>
      <w:r w:rsidRPr="004D0A2E">
        <w:rPr>
          <w:sz w:val="28"/>
          <w:szCs w:val="28"/>
          <w:lang w:eastAsia="ru-RU"/>
        </w:rPr>
        <w:t xml:space="preserve"> так, чтобы жизнь всех маленьких и больших девочек ассоциировалась не со страданиями, а с волшебством и с радостью.</w:t>
      </w:r>
    </w:p>
    <w:p w:rsidR="003810E5" w:rsidRDefault="003810E5" w:rsidP="00030C54">
      <w:pPr>
        <w:spacing w:after="0"/>
        <w:ind w:firstLine="709"/>
        <w:jc w:val="both"/>
        <w:rPr>
          <w:sz w:val="28"/>
          <w:szCs w:val="28"/>
        </w:rPr>
      </w:pPr>
    </w:p>
    <w:sectPr w:rsidR="003810E5" w:rsidSect="007C4BC4">
      <w:pgSz w:w="11906" w:h="16838"/>
      <w:pgMar w:top="1134" w:right="9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C41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0C54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388F"/>
    <w:rsid w:val="000B748A"/>
    <w:rsid w:val="000C1999"/>
    <w:rsid w:val="000C1BA1"/>
    <w:rsid w:val="000C203B"/>
    <w:rsid w:val="000C2350"/>
    <w:rsid w:val="000C2F6E"/>
    <w:rsid w:val="000C33B5"/>
    <w:rsid w:val="000C3567"/>
    <w:rsid w:val="000C4CB5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E8F"/>
    <w:rsid w:val="00191FAC"/>
    <w:rsid w:val="001932DD"/>
    <w:rsid w:val="00193D52"/>
    <w:rsid w:val="00193F1C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3F8D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3C6D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85831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37E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0E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0EC9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27FB9"/>
    <w:rsid w:val="004318FB"/>
    <w:rsid w:val="004329B6"/>
    <w:rsid w:val="00432EAA"/>
    <w:rsid w:val="0043305B"/>
    <w:rsid w:val="00434807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4E06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0A2E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2DF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D4F"/>
    <w:rsid w:val="00583A82"/>
    <w:rsid w:val="00584401"/>
    <w:rsid w:val="00584CAD"/>
    <w:rsid w:val="005905CE"/>
    <w:rsid w:val="00590FF1"/>
    <w:rsid w:val="0059170F"/>
    <w:rsid w:val="00591B69"/>
    <w:rsid w:val="00591C6F"/>
    <w:rsid w:val="00592602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4FB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1628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2559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3787"/>
    <w:rsid w:val="006E594D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76A66"/>
    <w:rsid w:val="00782B27"/>
    <w:rsid w:val="007849D3"/>
    <w:rsid w:val="0078578F"/>
    <w:rsid w:val="00785A65"/>
    <w:rsid w:val="00785FCB"/>
    <w:rsid w:val="007866EC"/>
    <w:rsid w:val="007876CE"/>
    <w:rsid w:val="00787B9F"/>
    <w:rsid w:val="0079440A"/>
    <w:rsid w:val="00796C6F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4BC4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D7DDE"/>
    <w:rsid w:val="007E0B1D"/>
    <w:rsid w:val="007E1924"/>
    <w:rsid w:val="007E269A"/>
    <w:rsid w:val="007E32E7"/>
    <w:rsid w:val="007E399E"/>
    <w:rsid w:val="007E4709"/>
    <w:rsid w:val="007E7120"/>
    <w:rsid w:val="007F2942"/>
    <w:rsid w:val="007F2B1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4536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46E6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86CF6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B5DD8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3D9"/>
    <w:rsid w:val="00925571"/>
    <w:rsid w:val="009256FA"/>
    <w:rsid w:val="00925FB2"/>
    <w:rsid w:val="00927A06"/>
    <w:rsid w:val="00927F49"/>
    <w:rsid w:val="00930AC2"/>
    <w:rsid w:val="00930EA5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0C27"/>
    <w:rsid w:val="00982178"/>
    <w:rsid w:val="00982534"/>
    <w:rsid w:val="0098341A"/>
    <w:rsid w:val="00984CCC"/>
    <w:rsid w:val="00991025"/>
    <w:rsid w:val="0099195D"/>
    <w:rsid w:val="00991BFF"/>
    <w:rsid w:val="009946D6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5D5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4A"/>
    <w:rsid w:val="00A471D0"/>
    <w:rsid w:val="00A5247C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1F2F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2C6D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6E90"/>
    <w:rsid w:val="00B07159"/>
    <w:rsid w:val="00B0781A"/>
    <w:rsid w:val="00B10DB2"/>
    <w:rsid w:val="00B11F1B"/>
    <w:rsid w:val="00B12625"/>
    <w:rsid w:val="00B142A6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213C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2D5C"/>
    <w:rsid w:val="00BF3529"/>
    <w:rsid w:val="00BF3D81"/>
    <w:rsid w:val="00BF603F"/>
    <w:rsid w:val="00C02799"/>
    <w:rsid w:val="00C02A3F"/>
    <w:rsid w:val="00C02CF4"/>
    <w:rsid w:val="00C02FDD"/>
    <w:rsid w:val="00C034D1"/>
    <w:rsid w:val="00C04979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55"/>
    <w:rsid w:val="00C400B0"/>
    <w:rsid w:val="00C41B8F"/>
    <w:rsid w:val="00C45B51"/>
    <w:rsid w:val="00C472A4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AD1"/>
    <w:rsid w:val="00C81DB5"/>
    <w:rsid w:val="00C81FBA"/>
    <w:rsid w:val="00C84245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57C41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3FB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371F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290F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04D8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0763B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05DC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226D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4AC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A7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xtended-textfull">
    <w:name w:val="extended-text__full"/>
    <w:basedOn w:val="DefaultParagraphFont"/>
    <w:uiPriority w:val="99"/>
    <w:rsid w:val="00427FB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0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346</TotalTime>
  <Pages>1</Pages>
  <Words>212</Words>
  <Characters>1213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2019-10-02T06:53:00Z</cp:lastPrinted>
  <dcterms:created xsi:type="dcterms:W3CDTF">2019-10-01T12:15:00Z</dcterms:created>
  <dcterms:modified xsi:type="dcterms:W3CDTF">2020-10-01T07:36:00Z</dcterms:modified>
</cp:coreProperties>
</file>